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670D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670D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670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670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670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670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670D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670D3" w:rsidRPr="008670D3">
          <w:rPr>
            <w:b w:val="0"/>
          </w:rPr>
          <w:t xml:space="preserve"> 11091/</w:t>
        </w:r>
        <w:r w:rsidR="008670D3">
          <w:t xml:space="preserve">038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670D3" w:rsidP="00232C8F">
            <w:r>
              <w:t>Заведующий хозяйством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670D3" w:rsidP="00232C8F">
            <w:r>
              <w:t>22181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670D3" w:rsidRPr="008670D3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670D3" w:rsidRPr="008670D3">
          <w:rPr>
            <w:rStyle w:val="aa"/>
          </w:rPr>
          <w:t>2;</w:t>
        </w:r>
        <w:r w:rsidR="008670D3" w:rsidRPr="008670D3">
          <w:rPr>
            <w:u w:val="single"/>
          </w:rPr>
          <w:t xml:space="preserve">  11091/038, 11091/038-1А (11091/038)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670D3" w:rsidRPr="008670D3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670D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670D3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670D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670D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670D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670D3" w:rsidP="00C31869">
            <w:pPr>
              <w:jc w:val="center"/>
            </w:pPr>
            <w:r>
              <w:t>122-435-646 29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8670D3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670D3" w:rsidRDefault="008670D3" w:rsidP="00C31869">
            <w:pPr>
              <w:jc w:val="center"/>
            </w:pPr>
            <w:r>
              <w:t>002-075-460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70D3" w:rsidRPr="003947ED" w:rsidRDefault="008670D3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670D3" w:rsidRPr="008670D3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670D3" w:rsidRPr="008670D3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670D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670D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670D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670D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670D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670D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32D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E62CC" w:rsidRPr="00DE62CC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DE62CC" w:rsidRPr="00DE62CC">
          <w:rPr>
            <w:i/>
            <w:u w:val="single"/>
          </w:rPr>
          <w:tab/>
          <w:t>   </w:t>
        </w:r>
        <w:r w:rsidR="00DE62CC" w:rsidRPr="00DE62CC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DE62CC" w:rsidRPr="00DE62CC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E62CC" w:rsidRPr="00DE62CC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670D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670D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670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670D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670D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670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E1B38" w:rsidTr="006E1B3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6E1B38" w:rsidP="003C5C39">
            <w:pPr>
              <w:pStyle w:val="a8"/>
            </w:pPr>
            <w:r w:rsidRPr="006E1B3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6E1B38" w:rsidP="003C5C39">
            <w:pPr>
              <w:pStyle w:val="a8"/>
            </w:pPr>
            <w:r w:rsidRPr="006E1B3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E1B3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E1B38" w:rsidRDefault="00DE62CC" w:rsidP="003C5C39">
            <w:pPr>
              <w:pStyle w:val="a8"/>
            </w:pPr>
            <w:r>
              <w:t>24.11.2016</w:t>
            </w:r>
          </w:p>
        </w:tc>
      </w:tr>
      <w:tr w:rsidR="00EF07A3" w:rsidRPr="006E1B3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E1B38" w:rsidRDefault="006E1B38" w:rsidP="003C5C39">
            <w:pPr>
              <w:pStyle w:val="a8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E1B3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E1B38" w:rsidRDefault="006E1B38" w:rsidP="00EF07A3">
            <w:pPr>
              <w:pStyle w:val="a8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E1B3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E1B38" w:rsidRDefault="006E1B38" w:rsidP="00EF07A3">
            <w:pPr>
              <w:pStyle w:val="a8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E1B3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E1B38" w:rsidRDefault="006E1B38" w:rsidP="00EF07A3">
            <w:pPr>
              <w:pStyle w:val="a8"/>
              <w:rPr>
                <w:vertAlign w:val="superscript"/>
              </w:rPr>
            </w:pPr>
            <w:r w:rsidRPr="006E1B3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670D3" w:rsidP="004E51DC">
            <w:pPr>
              <w:pStyle w:val="a8"/>
            </w:pPr>
            <w:r>
              <w:t>Соболева Валентина Александровна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670D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EF07A3">
            <w:pPr>
              <w:pStyle w:val="a8"/>
            </w:pPr>
            <w:r>
              <w:t>Спирин Анатолий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70D3" w:rsidRPr="008670D3" w:rsidRDefault="008670D3" w:rsidP="00EF07A3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70D3" w:rsidRPr="008670D3" w:rsidRDefault="008670D3" w:rsidP="00EF07A3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70D3" w:rsidRPr="008670D3" w:rsidRDefault="008670D3" w:rsidP="00EF07A3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70D3" w:rsidRPr="008670D3" w:rsidRDefault="008670D3" w:rsidP="00EF07A3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70D3" w:rsidRPr="008670D3" w:rsidRDefault="008670D3" w:rsidP="00EF07A3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70D3" w:rsidRPr="008670D3" w:rsidRDefault="008670D3" w:rsidP="004E51DC">
            <w:pPr>
              <w:pStyle w:val="a8"/>
            </w:pPr>
          </w:p>
        </w:tc>
      </w:tr>
      <w:tr w:rsidR="008670D3" w:rsidRPr="008670D3" w:rsidTr="008670D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670D3" w:rsidRPr="008670D3" w:rsidRDefault="008670D3" w:rsidP="00EF07A3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670D3" w:rsidRPr="008670D3" w:rsidRDefault="008670D3" w:rsidP="004E51DC">
            <w:pPr>
              <w:pStyle w:val="a8"/>
              <w:rPr>
                <w:vertAlign w:val="superscript"/>
              </w:rPr>
            </w:pPr>
            <w:r w:rsidRPr="008670D3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B38" w:rsidRDefault="006E1B38" w:rsidP="0076042D">
      <w:pPr>
        <w:pStyle w:val="a9"/>
      </w:pPr>
      <w:r>
        <w:separator/>
      </w:r>
    </w:p>
  </w:endnote>
  <w:endnote w:type="continuationSeparator" w:id="0">
    <w:p w:rsidR="006E1B38" w:rsidRDefault="006E1B3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670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666D31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666D31" w:rsidRPr="00C31869">
            <w:rPr>
              <w:rStyle w:val="ad"/>
              <w:sz w:val="20"/>
              <w:szCs w:val="20"/>
            </w:rPr>
            <w:fldChar w:fldCharType="separate"/>
          </w:r>
          <w:r w:rsidR="008670D3">
            <w:rPr>
              <w:rStyle w:val="ad"/>
              <w:noProof/>
              <w:sz w:val="20"/>
              <w:szCs w:val="20"/>
            </w:rPr>
            <w:t>1</w:t>
          </w:r>
          <w:r w:rsidR="00666D31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670D3" w:rsidRPr="008670D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B38" w:rsidRDefault="006E1B38" w:rsidP="0076042D">
      <w:pPr>
        <w:pStyle w:val="a9"/>
      </w:pPr>
      <w:r>
        <w:separator/>
      </w:r>
    </w:p>
  </w:footnote>
  <w:footnote w:type="continuationSeparator" w:id="0">
    <w:p w:rsidR="006E1B38" w:rsidRDefault="006E1B3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38, 11091/038-1А (11091/038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2181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0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8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19F650CC9654A578BADCBA9F6861F5D"/>
    <w:docVar w:name="rm_id" w:val="181"/>
    <w:docVar w:name="rm_name" w:val="                                          "/>
    <w:docVar w:name="rm_number" w:val=" 11091/038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024314"/>
    <w:rsid w:val="000024F1"/>
    <w:rsid w:val="00022A19"/>
    <w:rsid w:val="00024314"/>
    <w:rsid w:val="0002548D"/>
    <w:rsid w:val="00025683"/>
    <w:rsid w:val="00046815"/>
    <w:rsid w:val="000538F5"/>
    <w:rsid w:val="0005566C"/>
    <w:rsid w:val="000860ED"/>
    <w:rsid w:val="000905BE"/>
    <w:rsid w:val="000D1F5B"/>
    <w:rsid w:val="000E3CA9"/>
    <w:rsid w:val="00110025"/>
    <w:rsid w:val="001429B1"/>
    <w:rsid w:val="00145419"/>
    <w:rsid w:val="001456F8"/>
    <w:rsid w:val="00156077"/>
    <w:rsid w:val="0015635F"/>
    <w:rsid w:val="001607C8"/>
    <w:rsid w:val="001F4D8D"/>
    <w:rsid w:val="00215FF8"/>
    <w:rsid w:val="00232C8F"/>
    <w:rsid w:val="00234932"/>
    <w:rsid w:val="00244615"/>
    <w:rsid w:val="002732DB"/>
    <w:rsid w:val="00275C7F"/>
    <w:rsid w:val="00285E3D"/>
    <w:rsid w:val="002A0605"/>
    <w:rsid w:val="002E55C6"/>
    <w:rsid w:val="00305B2F"/>
    <w:rsid w:val="00347FCC"/>
    <w:rsid w:val="00367816"/>
    <w:rsid w:val="003876C3"/>
    <w:rsid w:val="003947ED"/>
    <w:rsid w:val="003C06DC"/>
    <w:rsid w:val="003C24DB"/>
    <w:rsid w:val="003C5C39"/>
    <w:rsid w:val="0040104A"/>
    <w:rsid w:val="00402CAC"/>
    <w:rsid w:val="004061B1"/>
    <w:rsid w:val="0041459D"/>
    <w:rsid w:val="00444410"/>
    <w:rsid w:val="00481C22"/>
    <w:rsid w:val="0048739D"/>
    <w:rsid w:val="004A47AD"/>
    <w:rsid w:val="004C4DB2"/>
    <w:rsid w:val="004E51DC"/>
    <w:rsid w:val="004E5FB2"/>
    <w:rsid w:val="00510595"/>
    <w:rsid w:val="00563E94"/>
    <w:rsid w:val="00576095"/>
    <w:rsid w:val="0058624F"/>
    <w:rsid w:val="005A3A36"/>
    <w:rsid w:val="005B1480"/>
    <w:rsid w:val="005B466C"/>
    <w:rsid w:val="005B7FE8"/>
    <w:rsid w:val="005C0A9A"/>
    <w:rsid w:val="005F6B08"/>
    <w:rsid w:val="006173CA"/>
    <w:rsid w:val="00635359"/>
    <w:rsid w:val="00666D31"/>
    <w:rsid w:val="0069682B"/>
    <w:rsid w:val="006C28B3"/>
    <w:rsid w:val="006E1B38"/>
    <w:rsid w:val="007049EB"/>
    <w:rsid w:val="00710271"/>
    <w:rsid w:val="00717C9F"/>
    <w:rsid w:val="00745D40"/>
    <w:rsid w:val="007462E1"/>
    <w:rsid w:val="0076042D"/>
    <w:rsid w:val="007657D5"/>
    <w:rsid w:val="00776AA2"/>
    <w:rsid w:val="00777B89"/>
    <w:rsid w:val="00781936"/>
    <w:rsid w:val="007A4C5E"/>
    <w:rsid w:val="007C30AA"/>
    <w:rsid w:val="007D1852"/>
    <w:rsid w:val="007D2CEA"/>
    <w:rsid w:val="00835248"/>
    <w:rsid w:val="008670D3"/>
    <w:rsid w:val="00875804"/>
    <w:rsid w:val="00883461"/>
    <w:rsid w:val="008E68DE"/>
    <w:rsid w:val="008E70C1"/>
    <w:rsid w:val="0090588D"/>
    <w:rsid w:val="0092778A"/>
    <w:rsid w:val="00967790"/>
    <w:rsid w:val="0098630F"/>
    <w:rsid w:val="009C551C"/>
    <w:rsid w:val="009E26D2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16EED"/>
    <w:rsid w:val="00B67B43"/>
    <w:rsid w:val="00BA5029"/>
    <w:rsid w:val="00BC25BC"/>
    <w:rsid w:val="00BC2F3C"/>
    <w:rsid w:val="00C02721"/>
    <w:rsid w:val="00C03F4A"/>
    <w:rsid w:val="00C31869"/>
    <w:rsid w:val="00C339E5"/>
    <w:rsid w:val="00C424E4"/>
    <w:rsid w:val="00C6031D"/>
    <w:rsid w:val="00CE3307"/>
    <w:rsid w:val="00D76DF8"/>
    <w:rsid w:val="00DB1272"/>
    <w:rsid w:val="00DB5302"/>
    <w:rsid w:val="00DC0757"/>
    <w:rsid w:val="00DD6B1F"/>
    <w:rsid w:val="00DE62CC"/>
    <w:rsid w:val="00E124F4"/>
    <w:rsid w:val="00E36337"/>
    <w:rsid w:val="00E43EDA"/>
    <w:rsid w:val="00EB72AD"/>
    <w:rsid w:val="00EC37A1"/>
    <w:rsid w:val="00EF07A3"/>
    <w:rsid w:val="00EF3DC4"/>
    <w:rsid w:val="00F31AF6"/>
    <w:rsid w:val="00F75345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2016-11-24T12:24:00Z</dcterms:created>
  <dcterms:modified xsi:type="dcterms:W3CDTF">2016-11-25T06:29:00Z</dcterms:modified>
</cp:coreProperties>
</file>